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61E6" w14:textId="77777777" w:rsidR="000D202A" w:rsidRPr="002E46B2" w:rsidRDefault="000D202A" w:rsidP="009653CE">
      <w:pPr>
        <w:pStyle w:val="Titre1"/>
        <w:jc w:val="center"/>
        <w:rPr>
          <w:rFonts w:eastAsia="Andale Sans UI"/>
        </w:rPr>
      </w:pPr>
      <w:bookmarkStart w:id="0" w:name="_Toc508959064"/>
      <w:r w:rsidRPr="002E46B2">
        <w:rPr>
          <w:rFonts w:eastAsia="Andale Sans UI"/>
        </w:rPr>
        <w:t>ATTESTATION DE VISITE</w:t>
      </w:r>
      <w:bookmarkEnd w:id="0"/>
      <w:r>
        <w:rPr>
          <w:rFonts w:eastAsia="Andale Sans UI"/>
        </w:rPr>
        <w:t xml:space="preserve"> OBLIGATOIRE</w:t>
      </w:r>
    </w:p>
    <w:p w14:paraId="1AEEB3A3" w14:textId="77777777" w:rsidR="000D202A" w:rsidRPr="002E46B2" w:rsidRDefault="000D202A" w:rsidP="009653CE">
      <w:pPr>
        <w:jc w:val="center"/>
      </w:pPr>
      <w:r w:rsidRPr="002E46B2">
        <w:t xml:space="preserve">(Document à </w:t>
      </w:r>
      <w:r w:rsidRPr="00676D1A">
        <w:t>joindre impérativement à l’offre</w:t>
      </w:r>
      <w:r w:rsidRPr="002E46B2">
        <w:t>)</w:t>
      </w:r>
    </w:p>
    <w:p w14:paraId="526E2A16" w14:textId="77777777" w:rsidR="000D202A" w:rsidRPr="002E46B2" w:rsidRDefault="000D202A" w:rsidP="00A042FC"/>
    <w:p w14:paraId="3C7BA059" w14:textId="77777777" w:rsidR="000D202A" w:rsidRPr="002E46B2" w:rsidRDefault="000D202A" w:rsidP="00A042FC"/>
    <w:p w14:paraId="6DC3508B" w14:textId="77777777" w:rsidR="000D202A" w:rsidRPr="002E46B2" w:rsidRDefault="000D202A" w:rsidP="00A042FC">
      <w:r w:rsidRPr="002E46B2">
        <w:t xml:space="preserve">Le représentant de : </w:t>
      </w:r>
    </w:p>
    <w:p w14:paraId="78F5D902" w14:textId="77777777" w:rsidR="000D202A" w:rsidRPr="002E46B2" w:rsidRDefault="000D202A" w:rsidP="00A042FC">
      <w:r w:rsidRPr="002E46B2">
        <w:rPr>
          <w:rFonts w:ascii="MS Gothic" w:eastAsia="MS Gothic" w:hAnsi="MS Gothic" w:cs="Arial"/>
        </w:rPr>
        <w:t>☐</w:t>
      </w:r>
      <w:r w:rsidRPr="002E46B2">
        <w:rPr>
          <w:rFonts w:cs="Arial"/>
        </w:rPr>
        <w:t xml:space="preserve"> </w:t>
      </w:r>
      <w:r w:rsidRPr="002E46B2">
        <w:t xml:space="preserve">la </w:t>
      </w:r>
      <w:r>
        <w:t>Direction de l’information légale et administrative (DILA</w:t>
      </w:r>
      <w:r w:rsidRPr="002E46B2">
        <w:t xml:space="preserve">) ; </w:t>
      </w:r>
    </w:p>
    <w:p w14:paraId="0A930CF4" w14:textId="77777777" w:rsidR="000D202A" w:rsidRPr="002E46B2" w:rsidRDefault="000D202A" w:rsidP="00A042FC"/>
    <w:p w14:paraId="46649D6B" w14:textId="77777777" w:rsidR="000D202A" w:rsidRPr="002E46B2" w:rsidRDefault="000D202A" w:rsidP="00A042FC">
      <w:pPr>
        <w:rPr>
          <w:sz w:val="20"/>
        </w:rPr>
      </w:pPr>
      <w:r w:rsidRPr="002E46B2">
        <w:t>M. / Mme. …………………………………………………………………………………………………………………………………....</w:t>
      </w:r>
    </w:p>
    <w:p w14:paraId="1CF7F53A" w14:textId="77777777" w:rsidR="000D202A" w:rsidRPr="002E46B2" w:rsidRDefault="000D202A" w:rsidP="00A042FC"/>
    <w:p w14:paraId="6F87865D" w14:textId="77777777" w:rsidR="000D202A" w:rsidRPr="002E46B2" w:rsidRDefault="000D202A" w:rsidP="00A042FC">
      <w:r w:rsidRPr="002E46B2">
        <w:t>Atteste que :</w:t>
      </w:r>
    </w:p>
    <w:p w14:paraId="3D3A84E3" w14:textId="77777777" w:rsidR="000D202A" w:rsidRPr="002E46B2" w:rsidRDefault="000D202A" w:rsidP="00A042FC"/>
    <w:p w14:paraId="0908CFE9" w14:textId="77777777" w:rsidR="000D202A" w:rsidRPr="002E46B2" w:rsidRDefault="000D202A" w:rsidP="00A042FC">
      <w:r w:rsidRPr="002E46B2">
        <w:t>M. / Mme. ………………………………………………………………………………………………………………………………….....</w:t>
      </w:r>
    </w:p>
    <w:p w14:paraId="321CD026" w14:textId="77777777" w:rsidR="000D202A" w:rsidRPr="002E46B2" w:rsidRDefault="000D202A" w:rsidP="00A042FC"/>
    <w:p w14:paraId="166A059E" w14:textId="77777777" w:rsidR="000D202A" w:rsidRPr="002E46B2" w:rsidRDefault="000D202A" w:rsidP="00A042FC">
      <w:proofErr w:type="gramStart"/>
      <w:r w:rsidRPr="002E46B2">
        <w:t>pour</w:t>
      </w:r>
      <w:proofErr w:type="gramEnd"/>
      <w:r w:rsidRPr="002E46B2">
        <w:t xml:space="preserve"> la société : ……………………………………………………………………………………………………………………………</w:t>
      </w:r>
    </w:p>
    <w:p w14:paraId="7C6640A2" w14:textId="77777777" w:rsidR="000D202A" w:rsidRPr="002E46B2" w:rsidRDefault="000D202A" w:rsidP="00A042FC"/>
    <w:p w14:paraId="79CA7691" w14:textId="77777777" w:rsidR="000D202A" w:rsidRPr="002E46B2" w:rsidRDefault="000D202A" w:rsidP="00A042FC">
      <w:proofErr w:type="gramStart"/>
      <w:r w:rsidRPr="002E46B2">
        <w:t>domiciliée</w:t>
      </w:r>
      <w:proofErr w:type="gramEnd"/>
      <w:r w:rsidRPr="002E46B2">
        <w:t> : …………………………………………………………………………………………………………………………………….</w:t>
      </w:r>
    </w:p>
    <w:p w14:paraId="161F01C9" w14:textId="77777777" w:rsidR="00FD401E" w:rsidRPr="00D41943" w:rsidRDefault="00FD401E" w:rsidP="00A042FC"/>
    <w:p w14:paraId="5EDF690D" w14:textId="4CF233E8" w:rsidR="003932B9" w:rsidRPr="00F90EE8" w:rsidRDefault="00B11DBC" w:rsidP="00A042FC">
      <w:proofErr w:type="gramStart"/>
      <w:r w:rsidRPr="00F90EE8">
        <w:t>a</w:t>
      </w:r>
      <w:proofErr w:type="gramEnd"/>
      <w:r w:rsidRPr="00F90EE8">
        <w:t xml:space="preserve"> effectué la visite organisée dans</w:t>
      </w:r>
      <w:r w:rsidR="00C96070" w:rsidRPr="00F90EE8">
        <w:t xml:space="preserve"> le cadre de la consultation n</w:t>
      </w:r>
      <w:r w:rsidR="00C96070" w:rsidRPr="00B74DE5">
        <w:t>°</w:t>
      </w:r>
      <w:r w:rsidR="007B5FA2" w:rsidRPr="00B74DE5">
        <w:t>2</w:t>
      </w:r>
      <w:r w:rsidR="00933963" w:rsidRPr="00B74DE5">
        <w:t>6</w:t>
      </w:r>
      <w:r w:rsidR="007B5FA2" w:rsidRPr="00B74DE5">
        <w:t>_BAM_</w:t>
      </w:r>
      <w:r w:rsidR="00933963" w:rsidRPr="00B74DE5">
        <w:t>012</w:t>
      </w:r>
      <w:r w:rsidR="00B74DE5" w:rsidRPr="00B74DE5">
        <w:t>_M00</w:t>
      </w:r>
      <w:r w:rsidR="00E547E7" w:rsidRPr="00B74DE5">
        <w:t xml:space="preserve"> </w:t>
      </w:r>
      <w:r w:rsidRPr="00B74DE5">
        <w:t xml:space="preserve">relative </w:t>
      </w:r>
      <w:r w:rsidR="00E547E7" w:rsidRPr="00B74DE5">
        <w:t>aux</w:t>
      </w:r>
      <w:r w:rsidR="00283AA4" w:rsidRPr="00B74DE5">
        <w:t xml:space="preserve"> </w:t>
      </w:r>
      <w:r w:rsidR="004F32A6" w:rsidRPr="00B74DE5">
        <w:t>« </w:t>
      </w:r>
      <w:r w:rsidR="00933963" w:rsidRPr="00B74DE5">
        <w:t xml:space="preserve">Entretien, maintenance et fourniture des équipements du dispositif de sécurité de la Direction de l’Information Légale et Administrative (DILA) </w:t>
      </w:r>
      <w:r w:rsidRPr="00B74DE5">
        <w:t>»</w:t>
      </w:r>
      <w:r w:rsidR="001C4479" w:rsidRPr="00B74DE5">
        <w:t>,</w:t>
      </w:r>
    </w:p>
    <w:p w14:paraId="0EF3AB86" w14:textId="77777777" w:rsidR="007B5D79" w:rsidRPr="00F90EE8" w:rsidRDefault="007B5D79" w:rsidP="00A042FC"/>
    <w:p w14:paraId="5CA6DE3D" w14:textId="167C2964" w:rsidR="00A042FC" w:rsidRPr="002E46B2" w:rsidRDefault="00A042FC" w:rsidP="00A042FC">
      <w:pPr>
        <w:jc w:val="left"/>
        <w:rPr>
          <w:rFonts w:cs="Arial"/>
        </w:rPr>
      </w:pPr>
      <w:proofErr w:type="gramStart"/>
      <w:r w:rsidRPr="002E46B2">
        <w:rPr>
          <w:rFonts w:cs="Arial"/>
          <w:b/>
          <w:color w:val="FF0000"/>
          <w:u w:val="single"/>
        </w:rPr>
        <w:t>pour</w:t>
      </w:r>
      <w:proofErr w:type="gramEnd"/>
      <w:r w:rsidRPr="002E46B2">
        <w:rPr>
          <w:rFonts w:cs="Arial"/>
          <w:b/>
          <w:color w:val="FF0000"/>
          <w:u w:val="single"/>
        </w:rPr>
        <w:t xml:space="preserve"> le site suivant dont l</w:t>
      </w:r>
      <w:r>
        <w:rPr>
          <w:rFonts w:cs="Arial"/>
          <w:b/>
          <w:color w:val="FF0000"/>
          <w:u w:val="single"/>
        </w:rPr>
        <w:t>a</w:t>
      </w:r>
      <w:r w:rsidRPr="002E46B2">
        <w:rPr>
          <w:rFonts w:cs="Arial"/>
          <w:b/>
          <w:color w:val="FF0000"/>
          <w:u w:val="single"/>
        </w:rPr>
        <w:t xml:space="preserve"> visite</w:t>
      </w:r>
      <w:r>
        <w:rPr>
          <w:rFonts w:cs="Arial"/>
          <w:b/>
          <w:color w:val="FF0000"/>
          <w:u w:val="single"/>
        </w:rPr>
        <w:t xml:space="preserve"> est </w:t>
      </w:r>
      <w:r w:rsidRPr="002E46B2">
        <w:rPr>
          <w:rFonts w:cs="Arial"/>
          <w:b/>
          <w:color w:val="FF0000"/>
          <w:u w:val="single"/>
        </w:rPr>
        <w:t>obligatoire</w:t>
      </w:r>
      <w:r w:rsidRPr="002E46B2">
        <w:rPr>
          <w:rFonts w:cs="Arial"/>
          <w:color w:val="FF0000"/>
        </w:rPr>
        <w:t> :</w:t>
      </w:r>
      <w:r w:rsidRPr="002E46B2">
        <w:rPr>
          <w:rFonts w:cs="Arial"/>
        </w:rPr>
        <w:t xml:space="preserve"> </w:t>
      </w:r>
    </w:p>
    <w:p w14:paraId="6063BE52" w14:textId="58A4048F" w:rsidR="007B5D79" w:rsidRPr="00F90EE8" w:rsidRDefault="007B5D79" w:rsidP="00A042FC"/>
    <w:p w14:paraId="246AFEF5" w14:textId="7DABD054" w:rsidR="00E547E7" w:rsidRPr="00231F09" w:rsidRDefault="009653CE" w:rsidP="00A042FC">
      <w:sdt>
        <w:sdtPr>
          <w:id w:val="1960915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47E7" w:rsidRPr="00F90EE8">
            <w:rPr>
              <w:rFonts w:ascii="MS Gothic" w:eastAsia="MS Gothic" w:hAnsi="MS Gothic" w:hint="eastAsia"/>
            </w:rPr>
            <w:t>☐</w:t>
          </w:r>
        </w:sdtContent>
      </w:sdt>
      <w:r w:rsidR="00E547E7" w:rsidRPr="00F90EE8">
        <w:t xml:space="preserve"> </w:t>
      </w:r>
      <w:r w:rsidR="00032FBF" w:rsidRPr="009A4B8B">
        <w:t>Site DESAIX</w:t>
      </w:r>
      <w:r w:rsidR="005A1D8F" w:rsidRPr="009A4B8B">
        <w:t>, 26 rue Desaix</w:t>
      </w:r>
      <w:r w:rsidR="0069038E" w:rsidRPr="009A4B8B">
        <w:t xml:space="preserve"> </w:t>
      </w:r>
      <w:r w:rsidR="005A1D8F" w:rsidRPr="009A4B8B">
        <w:t>– 75015 PARIS.</w:t>
      </w:r>
    </w:p>
    <w:p w14:paraId="2C977AEB" w14:textId="34E499AB" w:rsidR="00E547E7" w:rsidRDefault="00E547E7" w:rsidP="00A042FC">
      <w:pPr>
        <w:rPr>
          <w:lang w:eastAsia="fr-FR"/>
        </w:rPr>
      </w:pPr>
    </w:p>
    <w:p w14:paraId="4A80349E" w14:textId="524A2ED9" w:rsidR="0089176D" w:rsidRDefault="00597207" w:rsidP="00A042FC">
      <w:r w:rsidRPr="00597207">
        <w:rPr>
          <w:lang w:eastAsia="fr-FR"/>
        </w:rPr>
        <w:t xml:space="preserve">À Paris, le </w:t>
      </w:r>
      <w:r w:rsidRPr="00597207">
        <w:t>…………………………………………………….</w:t>
      </w:r>
    </w:p>
    <w:p w14:paraId="51D0919D" w14:textId="0A474A39" w:rsidR="008A3F5E" w:rsidRDefault="008A3F5E" w:rsidP="00A042F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30DF7" w14:paraId="4C2B0422" w14:textId="77777777" w:rsidTr="00C30DF7">
        <w:tc>
          <w:tcPr>
            <w:tcW w:w="4889" w:type="dxa"/>
          </w:tcPr>
          <w:p w14:paraId="42C6C8EF" w14:textId="6DB37A6A" w:rsidR="00C30DF7" w:rsidRPr="008B3C64" w:rsidRDefault="001E0515" w:rsidP="00A042FC">
            <w:r w:rsidRPr="001E0515">
              <w:t>Signature du r</w:t>
            </w:r>
            <w:r w:rsidR="00C30DF7" w:rsidRPr="008B3C64">
              <w:t>eprésentant de l’administration</w:t>
            </w:r>
          </w:p>
          <w:p w14:paraId="29E6040C" w14:textId="2B7FB2DE" w:rsidR="00C30DF7" w:rsidRPr="00C30DF7" w:rsidRDefault="00C30DF7" w:rsidP="00A042FC">
            <w:r w:rsidRPr="00C30DF7">
              <w:t>Nom, Prénom, Fonction</w:t>
            </w:r>
          </w:p>
        </w:tc>
        <w:tc>
          <w:tcPr>
            <w:tcW w:w="4889" w:type="dxa"/>
          </w:tcPr>
          <w:p w14:paraId="337E23AC" w14:textId="5BB2D4D7" w:rsidR="00C30DF7" w:rsidRPr="008B3C64" w:rsidRDefault="001E0515" w:rsidP="00A042FC">
            <w:r w:rsidRPr="001E0515">
              <w:t>Signature du r</w:t>
            </w:r>
            <w:r w:rsidR="00C30DF7" w:rsidRPr="008B3C64">
              <w:t xml:space="preserve">eprésentant </w:t>
            </w:r>
            <w:r>
              <w:t>de la société</w:t>
            </w:r>
          </w:p>
          <w:p w14:paraId="78360A03" w14:textId="482D0FE9" w:rsidR="00C30DF7" w:rsidRPr="001E0515" w:rsidRDefault="00C30DF7" w:rsidP="00A042FC">
            <w:r w:rsidRPr="00C30DF7">
              <w:t>Nom, Prénom, Fonction</w:t>
            </w:r>
          </w:p>
        </w:tc>
      </w:tr>
      <w:tr w:rsidR="00C30DF7" w14:paraId="75C15369" w14:textId="77777777" w:rsidTr="00597207">
        <w:trPr>
          <w:trHeight w:val="1616"/>
        </w:trPr>
        <w:tc>
          <w:tcPr>
            <w:tcW w:w="4889" w:type="dxa"/>
          </w:tcPr>
          <w:p w14:paraId="7C7F6CD8" w14:textId="77777777" w:rsidR="00C30DF7" w:rsidRDefault="00C30DF7" w:rsidP="00A042FC"/>
          <w:p w14:paraId="594D6B16" w14:textId="77777777" w:rsidR="008B3C64" w:rsidRDefault="008B3C64" w:rsidP="00A042FC"/>
          <w:p w14:paraId="294A6DAF" w14:textId="7323554F" w:rsidR="008B3C64" w:rsidRDefault="008B3C64" w:rsidP="00A042FC"/>
        </w:tc>
        <w:tc>
          <w:tcPr>
            <w:tcW w:w="4889" w:type="dxa"/>
          </w:tcPr>
          <w:p w14:paraId="275EAA8B" w14:textId="77777777" w:rsidR="00C30DF7" w:rsidRDefault="00C30DF7" w:rsidP="00A042FC"/>
        </w:tc>
      </w:tr>
    </w:tbl>
    <w:p w14:paraId="351B3012" w14:textId="77777777" w:rsidR="009653CE" w:rsidRDefault="009653CE" w:rsidP="009653CE"/>
    <w:sectPr w:rsidR="009653CE" w:rsidSect="00597207"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1FA46" w14:textId="77777777" w:rsidR="00272A41" w:rsidRDefault="00272A41" w:rsidP="00A042FC">
      <w:r>
        <w:separator/>
      </w:r>
    </w:p>
    <w:p w14:paraId="5542D729" w14:textId="77777777" w:rsidR="00DB37BC" w:rsidRDefault="00DB37BC" w:rsidP="00A042FC"/>
    <w:p w14:paraId="550C10F6" w14:textId="77777777" w:rsidR="00DB37BC" w:rsidRDefault="00DB37BC" w:rsidP="00A042FC"/>
    <w:p w14:paraId="754A2C0B" w14:textId="77777777" w:rsidR="00DB37BC" w:rsidRDefault="00DB37BC" w:rsidP="00A042FC"/>
    <w:p w14:paraId="7AEC5619" w14:textId="77777777" w:rsidR="00174195" w:rsidRDefault="00174195" w:rsidP="00A042FC"/>
    <w:p w14:paraId="2EA0B192" w14:textId="77777777" w:rsidR="00174195" w:rsidRDefault="00174195" w:rsidP="00A042FC"/>
    <w:p w14:paraId="11933CF9" w14:textId="77777777" w:rsidR="00174195" w:rsidRDefault="00174195" w:rsidP="00A042FC"/>
    <w:p w14:paraId="32144A48" w14:textId="77777777" w:rsidR="00174195" w:rsidRDefault="00174195" w:rsidP="00A042FC"/>
    <w:p w14:paraId="08FABEF7" w14:textId="77777777" w:rsidR="0064730B" w:rsidRDefault="0064730B" w:rsidP="00A042FC"/>
    <w:p w14:paraId="506162B8" w14:textId="77777777" w:rsidR="0064730B" w:rsidRDefault="0064730B" w:rsidP="00A042FC"/>
    <w:p w14:paraId="1A0C592E" w14:textId="77777777" w:rsidR="0064730B" w:rsidRDefault="0064730B" w:rsidP="00A042FC"/>
    <w:p w14:paraId="61FFC944" w14:textId="77777777" w:rsidR="0064730B" w:rsidRDefault="0064730B" w:rsidP="00A042FC"/>
    <w:p w14:paraId="1D32DE08" w14:textId="77777777" w:rsidR="0064730B" w:rsidRDefault="0064730B" w:rsidP="00A042FC"/>
    <w:p w14:paraId="0884F604" w14:textId="77777777" w:rsidR="0064730B" w:rsidRDefault="0064730B" w:rsidP="00A042FC"/>
    <w:p w14:paraId="636C0692" w14:textId="77777777" w:rsidR="00D84359" w:rsidRDefault="00D84359" w:rsidP="00A042FC"/>
    <w:p w14:paraId="7F919D69" w14:textId="77777777" w:rsidR="00D84359" w:rsidRDefault="00D84359" w:rsidP="00A042FC"/>
    <w:p w14:paraId="35294D14" w14:textId="77777777" w:rsidR="00D84359" w:rsidRDefault="00D84359" w:rsidP="00A042FC"/>
    <w:p w14:paraId="646FFC86" w14:textId="77777777" w:rsidR="00D84359" w:rsidRDefault="00D84359" w:rsidP="00A042FC"/>
    <w:p w14:paraId="167F7357" w14:textId="77777777" w:rsidR="00066F84" w:rsidRDefault="00066F84" w:rsidP="00A042FC"/>
  </w:endnote>
  <w:endnote w:type="continuationSeparator" w:id="0">
    <w:p w14:paraId="404B4D16" w14:textId="77777777" w:rsidR="00272A41" w:rsidRDefault="00272A41" w:rsidP="00A042FC">
      <w:r>
        <w:continuationSeparator/>
      </w:r>
    </w:p>
    <w:p w14:paraId="1C5F2884" w14:textId="77777777" w:rsidR="00DB37BC" w:rsidRDefault="00DB37BC" w:rsidP="00A042FC"/>
    <w:p w14:paraId="277B6890" w14:textId="77777777" w:rsidR="00DB37BC" w:rsidRDefault="00DB37BC" w:rsidP="00A042FC"/>
    <w:p w14:paraId="30CE031E" w14:textId="77777777" w:rsidR="00DB37BC" w:rsidRDefault="00DB37BC" w:rsidP="00A042FC"/>
    <w:p w14:paraId="5721F7EC" w14:textId="77777777" w:rsidR="00174195" w:rsidRDefault="00174195" w:rsidP="00A042FC"/>
    <w:p w14:paraId="7B38A08E" w14:textId="77777777" w:rsidR="00174195" w:rsidRDefault="00174195" w:rsidP="00A042FC"/>
    <w:p w14:paraId="41FD8AA4" w14:textId="77777777" w:rsidR="00174195" w:rsidRDefault="00174195" w:rsidP="00A042FC"/>
    <w:p w14:paraId="5581D4CE" w14:textId="77777777" w:rsidR="00174195" w:rsidRDefault="00174195" w:rsidP="00A042FC"/>
    <w:p w14:paraId="10A65B83" w14:textId="77777777" w:rsidR="0064730B" w:rsidRDefault="0064730B" w:rsidP="00A042FC"/>
    <w:p w14:paraId="43F9FB80" w14:textId="77777777" w:rsidR="0064730B" w:rsidRDefault="0064730B" w:rsidP="00A042FC"/>
    <w:p w14:paraId="564DB089" w14:textId="77777777" w:rsidR="0064730B" w:rsidRDefault="0064730B" w:rsidP="00A042FC"/>
    <w:p w14:paraId="070E23CC" w14:textId="77777777" w:rsidR="0064730B" w:rsidRDefault="0064730B" w:rsidP="00A042FC"/>
    <w:p w14:paraId="1259CC6F" w14:textId="77777777" w:rsidR="0064730B" w:rsidRDefault="0064730B" w:rsidP="00A042FC"/>
    <w:p w14:paraId="50B12756" w14:textId="77777777" w:rsidR="0064730B" w:rsidRDefault="0064730B" w:rsidP="00A042FC"/>
    <w:p w14:paraId="7B97F3FF" w14:textId="77777777" w:rsidR="00D84359" w:rsidRDefault="00D84359" w:rsidP="00A042FC"/>
    <w:p w14:paraId="0290DC9E" w14:textId="77777777" w:rsidR="00D84359" w:rsidRDefault="00D84359" w:rsidP="00A042FC"/>
    <w:p w14:paraId="614C9838" w14:textId="77777777" w:rsidR="00D84359" w:rsidRDefault="00D84359" w:rsidP="00A042FC"/>
    <w:p w14:paraId="156AB8CA" w14:textId="77777777" w:rsidR="00D84359" w:rsidRDefault="00D84359" w:rsidP="00A042FC"/>
    <w:p w14:paraId="10C3EE52" w14:textId="77777777" w:rsidR="00066F84" w:rsidRDefault="00066F84" w:rsidP="00A042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34729" w14:textId="77777777" w:rsidR="00824A38" w:rsidRPr="00F06833" w:rsidRDefault="00824A38" w:rsidP="00A042FC">
    <w:pPr>
      <w:pStyle w:val="Pieddepage"/>
    </w:pPr>
  </w:p>
  <w:p w14:paraId="1B1B7CCE" w14:textId="3DD2C5BB" w:rsidR="00066F84" w:rsidRPr="00824A38" w:rsidRDefault="00824A38" w:rsidP="00A042FC">
    <w:pPr>
      <w:pStyle w:val="Pieddepage"/>
    </w:pPr>
    <w:r>
      <w:t>Attestation de visite</w:t>
    </w:r>
    <w:r>
      <w:tab/>
    </w:r>
    <w:r w:rsidR="009653CE">
      <w:t>26_BAM_012</w:t>
    </w:r>
    <w:r w:rsidRPr="00F06833">
      <w:tab/>
      <w:t xml:space="preserve">Page </w:t>
    </w:r>
    <w:r w:rsidRPr="00F06833">
      <w:fldChar w:fldCharType="begin"/>
    </w:r>
    <w:r w:rsidRPr="00F06833">
      <w:instrText xml:space="preserve"> PAGE </w:instrText>
    </w:r>
    <w:r w:rsidRPr="00F06833">
      <w:fldChar w:fldCharType="separate"/>
    </w:r>
    <w:r w:rsidR="00936677">
      <w:rPr>
        <w:noProof/>
      </w:rPr>
      <w:t>2</w:t>
    </w:r>
    <w:r w:rsidRPr="00F06833">
      <w:fldChar w:fldCharType="end"/>
    </w:r>
    <w:r w:rsidRPr="00F06833">
      <w:t xml:space="preserve"> sur </w:t>
    </w:r>
    <w:r w:rsidRPr="00F06833">
      <w:fldChar w:fldCharType="begin"/>
    </w:r>
    <w:r w:rsidRPr="00F06833">
      <w:instrText xml:space="preserve"> NUMPAGES </w:instrText>
    </w:r>
    <w:r w:rsidRPr="00F06833">
      <w:fldChar w:fldCharType="separate"/>
    </w:r>
    <w:r w:rsidR="00936677">
      <w:rPr>
        <w:noProof/>
      </w:rPr>
      <w:t>2</w:t>
    </w:r>
    <w:r w:rsidRPr="00F0683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0A1D" w14:textId="77777777" w:rsidR="00824A38" w:rsidRPr="00F06833" w:rsidRDefault="00824A38" w:rsidP="00A042FC">
    <w:pPr>
      <w:pStyle w:val="Pieddepage"/>
    </w:pPr>
  </w:p>
  <w:p w14:paraId="3DE415B9" w14:textId="218997BE" w:rsidR="00066F84" w:rsidRPr="00824A38" w:rsidRDefault="00824A38" w:rsidP="00A042FC">
    <w:pPr>
      <w:pStyle w:val="Pieddepage"/>
    </w:pPr>
    <w:r>
      <w:t>Attestation de visite</w:t>
    </w:r>
    <w:r>
      <w:tab/>
    </w:r>
    <w:r w:rsidR="0089176D">
      <w:t>2</w:t>
    </w:r>
    <w:r w:rsidR="00933963">
      <w:t>6</w:t>
    </w:r>
    <w:r w:rsidR="0089176D">
      <w:t>_BAM_</w:t>
    </w:r>
    <w:r w:rsidR="00933963">
      <w:t>012</w:t>
    </w:r>
    <w:r w:rsidRPr="00F06833">
      <w:tab/>
      <w:t xml:space="preserve">Page </w:t>
    </w:r>
    <w:r w:rsidRPr="00F06833">
      <w:fldChar w:fldCharType="begin"/>
    </w:r>
    <w:r w:rsidRPr="00F06833">
      <w:instrText xml:space="preserve"> PAGE </w:instrText>
    </w:r>
    <w:r w:rsidRPr="00F06833">
      <w:fldChar w:fldCharType="separate"/>
    </w:r>
    <w:r w:rsidR="00936677">
      <w:rPr>
        <w:noProof/>
      </w:rPr>
      <w:t>1</w:t>
    </w:r>
    <w:r w:rsidRPr="00F06833">
      <w:fldChar w:fldCharType="end"/>
    </w:r>
    <w:r w:rsidRPr="00F06833">
      <w:t xml:space="preserve"> sur </w:t>
    </w:r>
    <w:r w:rsidRPr="00F06833">
      <w:fldChar w:fldCharType="begin"/>
    </w:r>
    <w:r w:rsidRPr="00F06833">
      <w:instrText xml:space="preserve"> NUMPAGES </w:instrText>
    </w:r>
    <w:r w:rsidRPr="00F06833">
      <w:fldChar w:fldCharType="separate"/>
    </w:r>
    <w:r w:rsidR="00936677">
      <w:rPr>
        <w:noProof/>
      </w:rPr>
      <w:t>1</w:t>
    </w:r>
    <w:r w:rsidRPr="00F0683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78692" w14:textId="77777777" w:rsidR="00272A41" w:rsidRDefault="00272A41" w:rsidP="00A042FC">
      <w:r>
        <w:separator/>
      </w:r>
    </w:p>
    <w:p w14:paraId="0DD32C9A" w14:textId="77777777" w:rsidR="00DB37BC" w:rsidRDefault="00DB37BC" w:rsidP="00A042FC"/>
    <w:p w14:paraId="1140B045" w14:textId="77777777" w:rsidR="00DB37BC" w:rsidRDefault="00DB37BC" w:rsidP="00A042FC"/>
    <w:p w14:paraId="01A98990" w14:textId="77777777" w:rsidR="00DB37BC" w:rsidRDefault="00DB37BC" w:rsidP="00A042FC"/>
    <w:p w14:paraId="38A2DBC5" w14:textId="77777777" w:rsidR="00174195" w:rsidRDefault="00174195" w:rsidP="00A042FC"/>
    <w:p w14:paraId="319BCEDA" w14:textId="77777777" w:rsidR="00174195" w:rsidRDefault="00174195" w:rsidP="00A042FC"/>
    <w:p w14:paraId="35309C92" w14:textId="77777777" w:rsidR="00174195" w:rsidRDefault="00174195" w:rsidP="00A042FC"/>
    <w:p w14:paraId="7DDEDDD0" w14:textId="77777777" w:rsidR="00174195" w:rsidRDefault="00174195" w:rsidP="00A042FC"/>
    <w:p w14:paraId="5BEBF35A" w14:textId="77777777" w:rsidR="0064730B" w:rsidRDefault="0064730B" w:rsidP="00A042FC"/>
    <w:p w14:paraId="3C549200" w14:textId="77777777" w:rsidR="0064730B" w:rsidRDefault="0064730B" w:rsidP="00A042FC"/>
    <w:p w14:paraId="46F7D2FD" w14:textId="77777777" w:rsidR="0064730B" w:rsidRDefault="0064730B" w:rsidP="00A042FC"/>
    <w:p w14:paraId="735D5FE5" w14:textId="77777777" w:rsidR="0064730B" w:rsidRDefault="0064730B" w:rsidP="00A042FC"/>
    <w:p w14:paraId="63C426A3" w14:textId="77777777" w:rsidR="0064730B" w:rsidRDefault="0064730B" w:rsidP="00A042FC"/>
    <w:p w14:paraId="6A3386A6" w14:textId="77777777" w:rsidR="0064730B" w:rsidRDefault="0064730B" w:rsidP="00A042FC"/>
    <w:p w14:paraId="1CE78332" w14:textId="77777777" w:rsidR="00D84359" w:rsidRDefault="00D84359" w:rsidP="00A042FC"/>
    <w:p w14:paraId="1E5E4726" w14:textId="77777777" w:rsidR="00D84359" w:rsidRDefault="00D84359" w:rsidP="00A042FC"/>
    <w:p w14:paraId="53F6363E" w14:textId="77777777" w:rsidR="00D84359" w:rsidRDefault="00D84359" w:rsidP="00A042FC"/>
    <w:p w14:paraId="79698527" w14:textId="77777777" w:rsidR="00D84359" w:rsidRDefault="00D84359" w:rsidP="00A042FC"/>
    <w:p w14:paraId="18BAADE9" w14:textId="77777777" w:rsidR="00066F84" w:rsidRDefault="00066F84" w:rsidP="00A042FC"/>
  </w:footnote>
  <w:footnote w:type="continuationSeparator" w:id="0">
    <w:p w14:paraId="19B25134" w14:textId="77777777" w:rsidR="00272A41" w:rsidRDefault="00272A41" w:rsidP="00A042FC">
      <w:r>
        <w:continuationSeparator/>
      </w:r>
    </w:p>
    <w:p w14:paraId="4BA8270D" w14:textId="77777777" w:rsidR="00DB37BC" w:rsidRDefault="00DB37BC" w:rsidP="00A042FC"/>
    <w:p w14:paraId="006AA7E1" w14:textId="77777777" w:rsidR="00DB37BC" w:rsidRDefault="00DB37BC" w:rsidP="00A042FC"/>
    <w:p w14:paraId="23DBBE85" w14:textId="77777777" w:rsidR="00DB37BC" w:rsidRDefault="00DB37BC" w:rsidP="00A042FC"/>
    <w:p w14:paraId="0726FB37" w14:textId="77777777" w:rsidR="00174195" w:rsidRDefault="00174195" w:rsidP="00A042FC"/>
    <w:p w14:paraId="78096E94" w14:textId="77777777" w:rsidR="00174195" w:rsidRDefault="00174195" w:rsidP="00A042FC"/>
    <w:p w14:paraId="59109FA5" w14:textId="77777777" w:rsidR="00174195" w:rsidRDefault="00174195" w:rsidP="00A042FC"/>
    <w:p w14:paraId="1148A248" w14:textId="77777777" w:rsidR="00174195" w:rsidRDefault="00174195" w:rsidP="00A042FC"/>
    <w:p w14:paraId="2735BA1F" w14:textId="77777777" w:rsidR="0064730B" w:rsidRDefault="0064730B" w:rsidP="00A042FC"/>
    <w:p w14:paraId="146F49C7" w14:textId="77777777" w:rsidR="0064730B" w:rsidRDefault="0064730B" w:rsidP="00A042FC"/>
    <w:p w14:paraId="4722C204" w14:textId="77777777" w:rsidR="0064730B" w:rsidRDefault="0064730B" w:rsidP="00A042FC"/>
    <w:p w14:paraId="6C5CB856" w14:textId="77777777" w:rsidR="0064730B" w:rsidRDefault="0064730B" w:rsidP="00A042FC"/>
    <w:p w14:paraId="5BA789B5" w14:textId="77777777" w:rsidR="0064730B" w:rsidRDefault="0064730B" w:rsidP="00A042FC"/>
    <w:p w14:paraId="709338E5" w14:textId="77777777" w:rsidR="0064730B" w:rsidRDefault="0064730B" w:rsidP="00A042FC"/>
    <w:p w14:paraId="7A49E1F0" w14:textId="77777777" w:rsidR="00D84359" w:rsidRDefault="00D84359" w:rsidP="00A042FC"/>
    <w:p w14:paraId="6E8FEF5F" w14:textId="77777777" w:rsidR="00D84359" w:rsidRDefault="00D84359" w:rsidP="00A042FC"/>
    <w:p w14:paraId="335BD982" w14:textId="77777777" w:rsidR="00D84359" w:rsidRDefault="00D84359" w:rsidP="00A042FC"/>
    <w:p w14:paraId="339B65CA" w14:textId="77777777" w:rsidR="00D84359" w:rsidRDefault="00D84359" w:rsidP="00A042FC"/>
    <w:p w14:paraId="1D7E2FB7" w14:textId="77777777" w:rsidR="00066F84" w:rsidRDefault="00066F84" w:rsidP="00A04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0EBE0" w14:textId="77777777" w:rsidR="00824A38" w:rsidRDefault="00824A38" w:rsidP="00A042FC">
    <w:pPr>
      <w:pStyle w:val="ServiceInfo-header"/>
      <w:rPr>
        <w:rFonts w:ascii="Marianne" w:hAnsi="Marianne"/>
        <w:sz w:val="18"/>
      </w:rPr>
    </w:pPr>
    <w:r>
      <w:rPr>
        <w:noProof/>
        <w:lang w:eastAsia="fr-FR"/>
      </w:rPr>
      <w:drawing>
        <wp:anchor distT="0" distB="0" distL="114300" distR="114300" simplePos="0" relativeHeight="251659776" behindDoc="0" locked="0" layoutInCell="1" allowOverlap="1" wp14:anchorId="1FA93091" wp14:editId="38B8EE56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55B756" w14:textId="77777777" w:rsidR="00824A38" w:rsidRDefault="00824A38" w:rsidP="00A042FC">
    <w:pPr>
      <w:pStyle w:val="ServiceInfo-header"/>
    </w:pPr>
  </w:p>
  <w:p w14:paraId="4467123E" w14:textId="77777777" w:rsidR="00824A38" w:rsidRPr="002E576F" w:rsidRDefault="00824A38" w:rsidP="00A042FC">
    <w:pPr>
      <w:pStyle w:val="ServiceInfo-header"/>
    </w:pPr>
    <w:r>
      <w:t>S</w:t>
    </w:r>
    <w:r w:rsidRPr="002E576F">
      <w:t>ecrétariat général du Gouvernement</w:t>
    </w:r>
  </w:p>
  <w:p w14:paraId="4133B09C" w14:textId="77777777" w:rsidR="00824A38" w:rsidRPr="002E576F" w:rsidRDefault="00824A38" w:rsidP="00A042FC">
    <w:pPr>
      <w:pStyle w:val="ServiceInfo-header"/>
    </w:pPr>
    <w:r w:rsidRPr="002E576F">
      <w:t>Direction des services administratifs et financiers</w:t>
    </w:r>
  </w:p>
  <w:p w14:paraId="770B3393" w14:textId="77777777" w:rsidR="00824A38" w:rsidRDefault="00824A38" w:rsidP="00A042FC">
    <w:pPr>
      <w:pStyle w:val="Corpsdetexte"/>
    </w:pPr>
  </w:p>
  <w:p w14:paraId="03C6859E" w14:textId="77777777" w:rsidR="00824A38" w:rsidRDefault="00824A38" w:rsidP="00A042FC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55452"/>
    <w:multiLevelType w:val="hybridMultilevel"/>
    <w:tmpl w:val="18B8CBBC"/>
    <w:lvl w:ilvl="0" w:tplc="F6DE57A2">
      <w:start w:val="4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EE6"/>
    <w:rsid w:val="00011F0E"/>
    <w:rsid w:val="00032FBF"/>
    <w:rsid w:val="00046233"/>
    <w:rsid w:val="00066F84"/>
    <w:rsid w:val="000914BB"/>
    <w:rsid w:val="000D202A"/>
    <w:rsid w:val="001315F3"/>
    <w:rsid w:val="00174195"/>
    <w:rsid w:val="001B6B7E"/>
    <w:rsid w:val="001C4479"/>
    <w:rsid w:val="001E0515"/>
    <w:rsid w:val="001F7031"/>
    <w:rsid w:val="00200EFD"/>
    <w:rsid w:val="002103AD"/>
    <w:rsid w:val="002249C5"/>
    <w:rsid w:val="00231F09"/>
    <w:rsid w:val="00272A41"/>
    <w:rsid w:val="00283AA4"/>
    <w:rsid w:val="002D0205"/>
    <w:rsid w:val="002D0EB8"/>
    <w:rsid w:val="002F4724"/>
    <w:rsid w:val="00325183"/>
    <w:rsid w:val="003932B9"/>
    <w:rsid w:val="003A1160"/>
    <w:rsid w:val="003A73BC"/>
    <w:rsid w:val="003D21CB"/>
    <w:rsid w:val="00405FC9"/>
    <w:rsid w:val="004355E2"/>
    <w:rsid w:val="004F32A6"/>
    <w:rsid w:val="005336DC"/>
    <w:rsid w:val="00597207"/>
    <w:rsid w:val="005A1D8F"/>
    <w:rsid w:val="005E3437"/>
    <w:rsid w:val="00616EBA"/>
    <w:rsid w:val="0064730B"/>
    <w:rsid w:val="006769E9"/>
    <w:rsid w:val="0069038E"/>
    <w:rsid w:val="006E1E2C"/>
    <w:rsid w:val="00751EA2"/>
    <w:rsid w:val="0077001B"/>
    <w:rsid w:val="00774624"/>
    <w:rsid w:val="00793D0D"/>
    <w:rsid w:val="007B5D79"/>
    <w:rsid w:val="007B5FA2"/>
    <w:rsid w:val="007D12C0"/>
    <w:rsid w:val="007D3FB3"/>
    <w:rsid w:val="007D5698"/>
    <w:rsid w:val="00824A38"/>
    <w:rsid w:val="00842CCC"/>
    <w:rsid w:val="0089176D"/>
    <w:rsid w:val="008A16AF"/>
    <w:rsid w:val="008A3F5E"/>
    <w:rsid w:val="008B3C64"/>
    <w:rsid w:val="008C0D1E"/>
    <w:rsid w:val="00903947"/>
    <w:rsid w:val="00933963"/>
    <w:rsid w:val="00936677"/>
    <w:rsid w:val="009653CE"/>
    <w:rsid w:val="009A4B8B"/>
    <w:rsid w:val="009D1EE6"/>
    <w:rsid w:val="00A042FC"/>
    <w:rsid w:val="00A762FD"/>
    <w:rsid w:val="00AA1556"/>
    <w:rsid w:val="00AA6B66"/>
    <w:rsid w:val="00AF391B"/>
    <w:rsid w:val="00B11DBC"/>
    <w:rsid w:val="00B74DE5"/>
    <w:rsid w:val="00C30DF7"/>
    <w:rsid w:val="00C96070"/>
    <w:rsid w:val="00D41943"/>
    <w:rsid w:val="00D76CAC"/>
    <w:rsid w:val="00D84359"/>
    <w:rsid w:val="00D85943"/>
    <w:rsid w:val="00DA3322"/>
    <w:rsid w:val="00DB37BC"/>
    <w:rsid w:val="00DE424C"/>
    <w:rsid w:val="00DE7101"/>
    <w:rsid w:val="00E356A9"/>
    <w:rsid w:val="00E45E24"/>
    <w:rsid w:val="00E547E7"/>
    <w:rsid w:val="00E71EB8"/>
    <w:rsid w:val="00EE7994"/>
    <w:rsid w:val="00F645B5"/>
    <w:rsid w:val="00F90EE8"/>
    <w:rsid w:val="00FD233B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F2201FA"/>
  <w15:docId w15:val="{703BC925-F2A1-483E-9CB5-48841E98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042FC"/>
    <w:pPr>
      <w:widowControl w:val="0"/>
      <w:spacing w:before="57" w:after="0" w:line="240" w:lineRule="auto"/>
      <w:jc w:val="both"/>
    </w:pPr>
    <w:rPr>
      <w:rFonts w:ascii="Marianne" w:eastAsia="Andale Sans UI" w:hAnsi="Marianne" w:cs="Calibri"/>
      <w:lang w:eastAsia="ar-SA"/>
    </w:rPr>
  </w:style>
  <w:style w:type="paragraph" w:styleId="Titre1">
    <w:name w:val="heading 1"/>
    <w:basedOn w:val="Normal"/>
    <w:next w:val="Corpsdetexte"/>
    <w:link w:val="Titre1Car"/>
    <w:qFormat/>
    <w:rsid w:val="00B11DBC"/>
    <w:pPr>
      <w:keepNext/>
      <w:outlineLvl w:val="0"/>
    </w:pPr>
    <w:rPr>
      <w:rFonts w:eastAsia="Times New Roman"/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11DBC"/>
    <w:rPr>
      <w:rFonts w:ascii="Times New Roman" w:eastAsia="Times New Roman" w:hAnsi="Times New Roman" w:cs="Tahoma"/>
      <w:color w:val="808080"/>
      <w:sz w:val="36"/>
      <w:szCs w:val="36"/>
      <w:lang w:val="de-DE" w:eastAsia="ja-JP" w:bidi="fa-IR"/>
    </w:rPr>
  </w:style>
  <w:style w:type="paragraph" w:styleId="Corpsdetexte">
    <w:name w:val="Body Text"/>
    <w:basedOn w:val="Normal"/>
    <w:link w:val="CorpsdetexteCar"/>
    <w:uiPriority w:val="99"/>
    <w:unhideWhenUsed/>
    <w:rsid w:val="00B11DBC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11DBC"/>
    <w:rPr>
      <w:rFonts w:ascii="Times New Roman" w:eastAsia="Andale Sans UI" w:hAnsi="Times New Roman" w:cs="Tahoma"/>
      <w:lang w:val="de-DE"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11DBC"/>
    <w:pPr>
      <w:spacing w:before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1DBC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283AA4"/>
    <w:pPr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sz w:val="24"/>
      <w:szCs w:val="24"/>
      <w:lang w:val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283AA4"/>
    <w:rPr>
      <w:rFonts w:ascii="Arial" w:eastAsia="Arial" w:hAnsi="Arial" w:cs="Arial"/>
      <w:b/>
      <w:bCs/>
      <w:sz w:val="24"/>
      <w:szCs w:val="24"/>
      <w:lang w:val="en-US" w:eastAsia="ja-JP" w:bidi="hi-IN"/>
    </w:rPr>
  </w:style>
  <w:style w:type="paragraph" w:styleId="En-tte">
    <w:name w:val="header"/>
    <w:basedOn w:val="Normal"/>
    <w:link w:val="En-tteCar"/>
    <w:uiPriority w:val="99"/>
    <w:unhideWhenUsed/>
    <w:rsid w:val="00283AA4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283AA4"/>
    <w:rPr>
      <w:rFonts w:ascii="Times New Roman" w:eastAsia="Andale Sans UI" w:hAnsi="Times New Roman" w:cs="Tahoma"/>
      <w:lang w:val="de-DE"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4355E2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4355E2"/>
    <w:rPr>
      <w:rFonts w:ascii="Times New Roman" w:eastAsia="Andale Sans UI" w:hAnsi="Times New Roman" w:cs="Tahoma"/>
      <w:lang w:val="de-DE" w:eastAsia="ja-JP" w:bidi="fa-IR"/>
    </w:rPr>
  </w:style>
  <w:style w:type="table" w:styleId="Grilledutableau">
    <w:name w:val="Table Grid"/>
    <w:basedOn w:val="TableauNormal"/>
    <w:uiPriority w:val="59"/>
    <w:rsid w:val="00393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C30DF7"/>
    <w:pPr>
      <w:widowControl w:val="0"/>
      <w:spacing w:after="0" w:line="240" w:lineRule="auto"/>
      <w:jc w:val="center"/>
    </w:pPr>
    <w:rPr>
      <w:rFonts w:ascii="Times New Roman" w:eastAsia="Andale Sans UI" w:hAnsi="Times New Roman" w:cs="Tahoma"/>
      <w:lang w:val="de-DE" w:eastAsia="ja-JP" w:bidi="fa-IR"/>
    </w:rPr>
  </w:style>
  <w:style w:type="paragraph" w:styleId="Paragraphedeliste">
    <w:name w:val="List Paragraph"/>
    <w:aliases w:val="Numéro,List Paragraph,Level 1 Puce,alinéa 1,6 pt paragraphe carré,Paragraphe de liste1,List Paragraph1,Paragraphe de liste12,Paragraphe - 02 -,Liste couleur - Accent 11,Mabru,En tête 1,texte de base,Puce focus,chapitre,Contact,PUCES"/>
    <w:basedOn w:val="Normal"/>
    <w:link w:val="ParagraphedelisteCar"/>
    <w:uiPriority w:val="34"/>
    <w:qFormat/>
    <w:rsid w:val="00E547E7"/>
    <w:pPr>
      <w:widowControl/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ParagraphedelisteCar">
    <w:name w:val="Paragraphe de liste Car"/>
    <w:aliases w:val="Numéro Car,List Paragraph Car,Level 1 Puce Car,alinéa 1 Car,6 pt paragraphe carré Car,Paragraphe de liste1 Car,List Paragraph1 Car,Paragraphe de liste12 Car,Paragraphe - 02 - Car,Liste couleur - Accent 11 Car,Mabru Car,PUCES Car"/>
    <w:basedOn w:val="Policepardfaut"/>
    <w:link w:val="Paragraphedeliste"/>
    <w:uiPriority w:val="34"/>
    <w:rsid w:val="00E547E7"/>
  </w:style>
  <w:style w:type="paragraph" w:styleId="Rvision">
    <w:name w:val="Revision"/>
    <w:hidden/>
    <w:uiPriority w:val="99"/>
    <w:semiHidden/>
    <w:rsid w:val="002103AD"/>
    <w:pPr>
      <w:spacing w:after="0" w:line="240" w:lineRule="auto"/>
    </w:pPr>
    <w:rPr>
      <w:rFonts w:ascii="Marianne" w:eastAsia="Andale Sans UI" w:hAnsi="Marianne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eboucher\Downloads\Mod&#232;le_Attestation%20de%20vi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3" ma:contentTypeDescription="Crée un document." ma:contentTypeScope="" ma:versionID="b858815d34c93561c1843e202f91d21e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88a2d7347abad7aae5d8393afd0c271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259D3-C160-4E46-9EDD-AF79A89B7A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5BB842-D4D1-460E-8B46-4234E07A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B3F572-D2EE-4129-98C4-34FB101426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Modèle_Attestation de visite.dotx</Template>
  <TotalTime>73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LEBOUCHER Christopher</dc:creator>
  <cp:lastModifiedBy>LEBOUCHER Christopher</cp:lastModifiedBy>
  <cp:revision>42</cp:revision>
  <cp:lastPrinted>2019-07-31T12:05:00Z</cp:lastPrinted>
  <dcterms:created xsi:type="dcterms:W3CDTF">2023-03-14T18:38:00Z</dcterms:created>
  <dcterms:modified xsi:type="dcterms:W3CDTF">2026-06-19T08:28:00Z</dcterms:modified>
</cp:coreProperties>
</file>